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DCD38" w14:textId="29FE9ABD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3A00C3">
        <w:rPr>
          <w:rFonts w:cs="Arial"/>
        </w:rPr>
        <w:t xml:space="preserve"> 4302-01</w:t>
      </w:r>
      <w:r w:rsidR="000B559C">
        <w:rPr>
          <w:rFonts w:cs="Arial"/>
        </w:rPr>
        <w:t>56</w:t>
      </w:r>
      <w:r w:rsidR="003A00C3">
        <w:rPr>
          <w:rFonts w:cs="Arial"/>
        </w:rPr>
        <w:t>/2024-2</w:t>
      </w:r>
    </w:p>
    <w:p w14:paraId="4E069670" w14:textId="1ECB5C9A" w:rsidR="0040376D" w:rsidRPr="006A4216" w:rsidRDefault="0040376D" w:rsidP="0040376D">
      <w:pPr>
        <w:rPr>
          <w:rFonts w:cs="Arial"/>
        </w:rPr>
      </w:pPr>
      <w:r w:rsidRPr="003D0D5D">
        <w:rPr>
          <w:rFonts w:cs="Arial"/>
        </w:rPr>
        <w:t>JN</w:t>
      </w:r>
      <w:r>
        <w:rPr>
          <w:rFonts w:cs="Arial"/>
        </w:rPr>
        <w:t xml:space="preserve"> BR</w:t>
      </w:r>
      <w:r w:rsidRPr="003D0D5D">
        <w:rPr>
          <w:rFonts w:cs="Arial"/>
        </w:rPr>
        <w:t>:</w:t>
      </w:r>
      <w:r w:rsidR="003A00C3">
        <w:rPr>
          <w:rFonts w:cs="Arial"/>
        </w:rPr>
        <w:t xml:space="preserve"> 2024-</w:t>
      </w:r>
      <w:r w:rsidR="000B559C">
        <w:rPr>
          <w:rFonts w:cs="Arial"/>
        </w:rPr>
        <w:t>3</w:t>
      </w:r>
      <w:r w:rsidR="003A00C3">
        <w:rPr>
          <w:rFonts w:cs="Arial"/>
        </w:rPr>
        <w:t>43</w:t>
      </w:r>
      <w:r w:rsidRPr="003D0D5D">
        <w:rPr>
          <w:rFonts w:cs="Arial"/>
        </w:rPr>
        <w:t xml:space="preserve"> </w:t>
      </w:r>
    </w:p>
    <w:p w14:paraId="6EF25494" w14:textId="77777777" w:rsidR="00EA2693" w:rsidRPr="006A4216" w:rsidRDefault="00EA2693" w:rsidP="00EA2693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762"/>
        <w:gridCol w:w="1690"/>
        <w:gridCol w:w="1996"/>
        <w:gridCol w:w="2976"/>
        <w:gridCol w:w="1849"/>
        <w:gridCol w:w="1699"/>
        <w:gridCol w:w="1206"/>
      </w:tblGrid>
      <w:tr w:rsidR="00EA2693" w:rsidRPr="006A4216" w14:paraId="1D993015" w14:textId="77777777" w:rsidTr="00BF14AC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61A3B3C4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603445BC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50642DD7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2E3F6434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</w:tcPr>
          <w:p w14:paraId="50F3E339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3760F4B9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EA2693" w:rsidRPr="0073420D" w14:paraId="5041E7C5" w14:textId="77777777" w:rsidTr="00BF14AC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18D64510" w14:textId="77777777" w:rsidR="00EA2693" w:rsidRPr="0073420D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14:paraId="6F242976" w14:textId="77777777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90" w:type="dxa"/>
          </w:tcPr>
          <w:p w14:paraId="59578BFA" w14:textId="77777777" w:rsidR="00EA2693" w:rsidRDefault="00EA2693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0EA1D642" w14:textId="77777777" w:rsidR="00EA2693" w:rsidRPr="00B751C0" w:rsidRDefault="00EA2693" w:rsidP="00BF14AC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(v primeru, da se javno naročilo oddaja po sklopih, se še navede 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sklopa)</w:t>
            </w:r>
          </w:p>
        </w:tc>
        <w:tc>
          <w:tcPr>
            <w:tcW w:w="1996" w:type="dxa"/>
            <w:vAlign w:val="center"/>
          </w:tcPr>
          <w:p w14:paraId="71A54CAF" w14:textId="567C0396" w:rsidR="00EA2693" w:rsidRPr="00EA2693" w:rsidRDefault="00EA2693" w:rsidP="00BF14A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A2693">
              <w:rPr>
                <w:color w:val="000000" w:themeColor="text1"/>
                <w:sz w:val="20"/>
                <w:szCs w:val="20"/>
              </w:rPr>
              <w:t xml:space="preserve">Vrsta dela/storitve </w:t>
            </w:r>
          </w:p>
          <w:p w14:paraId="6D7BC3F1" w14:textId="77777777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2976" w:type="dxa"/>
            <w:vAlign w:val="center"/>
          </w:tcPr>
          <w:p w14:paraId="15E8BF17" w14:textId="47079311" w:rsidR="00EA2693" w:rsidRPr="00617840" w:rsidRDefault="007144B2" w:rsidP="00617840">
            <w:pPr>
              <w:jc w:val="center"/>
              <w:rPr>
                <w:sz w:val="20"/>
                <w:szCs w:val="20"/>
              </w:rPr>
            </w:pPr>
            <w:r w:rsidRPr="007144B2">
              <w:rPr>
                <w:color w:val="000000" w:themeColor="text1"/>
                <w:sz w:val="20"/>
                <w:szCs w:val="20"/>
              </w:rPr>
              <w:t>D</w:t>
            </w:r>
            <w:r w:rsidR="00EA2693" w:rsidRPr="007144B2">
              <w:rPr>
                <w:color w:val="000000" w:themeColor="text1"/>
                <w:sz w:val="20"/>
                <w:szCs w:val="20"/>
              </w:rPr>
              <w:t>elež,</w:t>
            </w:r>
            <w:r w:rsidR="00EA2693">
              <w:rPr>
                <w:sz w:val="20"/>
                <w:szCs w:val="20"/>
              </w:rPr>
              <w:t xml:space="preserve"> ki bo izveden s strani sodelujočega podjetja</w:t>
            </w:r>
          </w:p>
          <w:p w14:paraId="1CF799FE" w14:textId="4CD79913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(v primeru, da se javno naročilo oddaja po sklopih, se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delež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navede z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a vsak sklop ločeno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849" w:type="dxa"/>
            <w:vAlign w:val="center"/>
          </w:tcPr>
          <w:p w14:paraId="61DB676F" w14:textId="77777777" w:rsidR="00EA2693" w:rsidRDefault="00EA2693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91BF613" w14:textId="7D7B0021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DA/NE, izpolni se samo za soponudnika in/ali podizvajalca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699" w:type="dxa"/>
            <w:vAlign w:val="center"/>
          </w:tcPr>
          <w:p w14:paraId="00BC0E33" w14:textId="77777777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9795F18" w14:textId="6A5AB93F" w:rsidR="00EA2693" w:rsidRPr="0073420D" w:rsidRDefault="00EA2693" w:rsidP="00BF14AC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EA2693" w:rsidRPr="006A4216" w14:paraId="180709DF" w14:textId="77777777" w:rsidTr="00BF14AC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0B6563E2" w14:textId="77777777" w:rsidR="00EA2693" w:rsidRPr="006A4216" w:rsidRDefault="00EA2693" w:rsidP="00BF14AC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762" w:type="dxa"/>
          </w:tcPr>
          <w:p w14:paraId="4BB59D7B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1167635C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465B7492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3D93EF10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6F471379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14C300EC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</w:tr>
      <w:tr w:rsidR="00EA2693" w:rsidRPr="006A4216" w14:paraId="333B0F12" w14:textId="77777777" w:rsidTr="00BF14AC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611262F6" w14:textId="77777777" w:rsidR="00EA2693" w:rsidRPr="006A4216" w:rsidRDefault="00EA2693" w:rsidP="00BF14AC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762" w:type="dxa"/>
          </w:tcPr>
          <w:p w14:paraId="196B64FD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480E0DC9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E33A39F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18EF2A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1D9C0762" w14:textId="77777777" w:rsidR="00EA2693" w:rsidRPr="006A4216" w:rsidRDefault="00EA2693" w:rsidP="00BF14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05D40E73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</w:tr>
      <w:tr w:rsidR="00EA2693" w:rsidRPr="006A4216" w14:paraId="5B2B7E40" w14:textId="77777777" w:rsidTr="00BF14AC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7BBDEF57" w14:textId="77777777" w:rsidR="00EA2693" w:rsidRPr="006A4216" w:rsidRDefault="00EA2693" w:rsidP="00BF14AC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762" w:type="dxa"/>
          </w:tcPr>
          <w:p w14:paraId="4093D996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030F2870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78EF519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425DCAED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233EC6D5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3A5E9FF6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</w:tr>
      <w:tr w:rsidR="00EA2693" w:rsidRPr="006A4216" w14:paraId="72D64369" w14:textId="77777777" w:rsidTr="00BF14AC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974DF2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95F794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  <w:vAlign w:val="center"/>
          </w:tcPr>
          <w:p w14:paraId="7D47F195" w14:textId="70449D67" w:rsidR="00EA2693" w:rsidRPr="006A4216" w:rsidRDefault="00EA2693" w:rsidP="00BF14AC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Pr="007144B2">
              <w:rPr>
                <w:iCs/>
                <w:color w:val="000000" w:themeColor="text1"/>
                <w:sz w:val="18"/>
                <w:szCs w:val="18"/>
              </w:rPr>
              <w:t>(max. 100%):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4C0BD50B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8E0D5" w14:textId="77777777" w:rsidR="00EA2693" w:rsidRPr="006A4216" w:rsidRDefault="00EA2693" w:rsidP="00BF14AC">
            <w:pPr>
              <w:rPr>
                <w:sz w:val="20"/>
                <w:szCs w:val="20"/>
              </w:rPr>
            </w:pPr>
          </w:p>
        </w:tc>
      </w:tr>
    </w:tbl>
    <w:p w14:paraId="255CA9FF" w14:textId="77777777" w:rsidR="00EA2693" w:rsidRPr="00AF4886" w:rsidRDefault="00EA2693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4A84EB65" w14:textId="77777777" w:rsidR="007E2A23" w:rsidRDefault="007E2A23" w:rsidP="0040376D">
      <w:pPr>
        <w:pStyle w:val="Telobesedila"/>
        <w:spacing w:after="120"/>
        <w:rPr>
          <w:rFonts w:cs="Arial"/>
          <w:i/>
          <w:iCs/>
          <w:sz w:val="20"/>
        </w:rPr>
      </w:pPr>
    </w:p>
    <w:p w14:paraId="1682EE6D" w14:textId="13BCBBFF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203D1" w14:textId="77777777" w:rsidR="00CE3C7F" w:rsidRDefault="00CE3C7F">
      <w:r>
        <w:separator/>
      </w:r>
    </w:p>
  </w:endnote>
  <w:endnote w:type="continuationSeparator" w:id="0">
    <w:p w14:paraId="54B65D83" w14:textId="77777777" w:rsidR="00CE3C7F" w:rsidRDefault="00CE3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F98C0" w14:textId="6F3439E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A00C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761B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079CDC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761B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237C0" w14:textId="77777777" w:rsidR="00CE3C7F" w:rsidRDefault="00CE3C7F">
      <w:r>
        <w:separator/>
      </w:r>
    </w:p>
  </w:footnote>
  <w:footnote w:type="continuationSeparator" w:id="0">
    <w:p w14:paraId="58E5F05E" w14:textId="77777777" w:rsidR="00CE3C7F" w:rsidRDefault="00CE3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95599532">
    <w:abstractNumId w:val="4"/>
  </w:num>
  <w:num w:numId="2" w16cid:durableId="695665867">
    <w:abstractNumId w:val="6"/>
  </w:num>
  <w:num w:numId="3" w16cid:durableId="1551989874">
    <w:abstractNumId w:val="3"/>
  </w:num>
  <w:num w:numId="4" w16cid:durableId="1001128705">
    <w:abstractNumId w:val="1"/>
  </w:num>
  <w:num w:numId="5" w16cid:durableId="1724526338">
    <w:abstractNumId w:val="5"/>
  </w:num>
  <w:num w:numId="6" w16cid:durableId="1589843600">
    <w:abstractNumId w:val="0"/>
  </w:num>
  <w:num w:numId="7" w16cid:durableId="1755082210">
    <w:abstractNumId w:val="9"/>
  </w:num>
  <w:num w:numId="8" w16cid:durableId="119080469">
    <w:abstractNumId w:val="7"/>
  </w:num>
  <w:num w:numId="9" w16cid:durableId="2135905442">
    <w:abstractNumId w:val="2"/>
  </w:num>
  <w:num w:numId="10" w16cid:durableId="10980659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B559C"/>
    <w:rsid w:val="000C23A5"/>
    <w:rsid w:val="000C2E86"/>
    <w:rsid w:val="000C4583"/>
    <w:rsid w:val="000D10AA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761BB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D74B5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171D5"/>
    <w:rsid w:val="00324C4C"/>
    <w:rsid w:val="00325D8B"/>
    <w:rsid w:val="00326834"/>
    <w:rsid w:val="0035043A"/>
    <w:rsid w:val="00361EBC"/>
    <w:rsid w:val="0036587C"/>
    <w:rsid w:val="00367250"/>
    <w:rsid w:val="00370866"/>
    <w:rsid w:val="0037231D"/>
    <w:rsid w:val="003A00C3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1CD3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17840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144B2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2A23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27F2C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A7A8B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E3C7F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2693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1E87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6594FA-AD5F-4C4D-9323-B03C8AC33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ACB93-13A7-4B24-8C84-0B893FC67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63</cp:revision>
  <cp:lastPrinted>2024-07-22T07:10:00Z</cp:lastPrinted>
  <dcterms:created xsi:type="dcterms:W3CDTF">2016-05-31T11:25:00Z</dcterms:created>
  <dcterms:modified xsi:type="dcterms:W3CDTF">2024-09-25T07:24:00Z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